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19580" w14:textId="77777777" w:rsidR="00075176" w:rsidRDefault="00075176" w:rsidP="00075176">
      <w:pPr>
        <w:pStyle w:val="NoSpacing"/>
      </w:pPr>
      <w:r>
        <w:rPr>
          <w:u w:val="single"/>
        </w:rPr>
        <w:t>William DEKYN</w:t>
      </w:r>
      <w:r>
        <w:t xml:space="preserve">       (fl.1483)</w:t>
      </w:r>
    </w:p>
    <w:p w14:paraId="6C01176E" w14:textId="77777777" w:rsidR="00075176" w:rsidRDefault="00075176" w:rsidP="00075176">
      <w:pPr>
        <w:pStyle w:val="NoSpacing"/>
      </w:pPr>
      <w:r>
        <w:t>of York.</w:t>
      </w:r>
    </w:p>
    <w:p w14:paraId="00ECBF31" w14:textId="77777777" w:rsidR="00075176" w:rsidRDefault="00075176" w:rsidP="00075176">
      <w:pPr>
        <w:pStyle w:val="NoSpacing"/>
      </w:pPr>
    </w:p>
    <w:p w14:paraId="156F6164" w14:textId="77777777" w:rsidR="00075176" w:rsidRDefault="00075176" w:rsidP="00075176">
      <w:pPr>
        <w:pStyle w:val="NoSpacing"/>
      </w:pPr>
    </w:p>
    <w:p w14:paraId="6CF801B5" w14:textId="77777777" w:rsidR="00075176" w:rsidRDefault="00075176" w:rsidP="00075176">
      <w:pPr>
        <w:pStyle w:val="NoSpacing"/>
      </w:pPr>
      <w:r>
        <w:tab/>
        <w:t>1483</w:t>
      </w:r>
      <w:r>
        <w:tab/>
        <w:t>He made a plaint of debt against William Roche of Derby(q.v.).</w:t>
      </w:r>
    </w:p>
    <w:p w14:paraId="016673EE" w14:textId="541B436F" w:rsidR="00075176" w:rsidRDefault="00075176" w:rsidP="00075176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34F6D6C3" w14:textId="77777777" w:rsidR="00E57405" w:rsidRDefault="00E57405" w:rsidP="00075176">
      <w:pPr>
        <w:pStyle w:val="NoSpacing"/>
      </w:pPr>
      <w:bookmarkStart w:id="0" w:name="_GoBack"/>
      <w:bookmarkEnd w:id="0"/>
    </w:p>
    <w:p w14:paraId="527A345F" w14:textId="77777777" w:rsidR="00075176" w:rsidRDefault="00075176" w:rsidP="00075176">
      <w:pPr>
        <w:pStyle w:val="NoSpacing"/>
      </w:pPr>
    </w:p>
    <w:p w14:paraId="35380238" w14:textId="77777777" w:rsidR="00075176" w:rsidRDefault="00075176" w:rsidP="00075176">
      <w:pPr>
        <w:pStyle w:val="NoSpacing"/>
      </w:pPr>
    </w:p>
    <w:p w14:paraId="40B9FE41" w14:textId="77777777" w:rsidR="00075176" w:rsidRDefault="00075176" w:rsidP="00075176">
      <w:pPr>
        <w:pStyle w:val="NoSpacing"/>
      </w:pPr>
      <w:r>
        <w:t>11 December 2019</w:t>
      </w:r>
    </w:p>
    <w:p w14:paraId="54AFBB8D" w14:textId="77777777" w:rsidR="006B2F86" w:rsidRPr="00E71FC3" w:rsidRDefault="00E5740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17C07" w14:textId="77777777" w:rsidR="00075176" w:rsidRDefault="00075176" w:rsidP="00E71FC3">
      <w:pPr>
        <w:spacing w:after="0" w:line="240" w:lineRule="auto"/>
      </w:pPr>
      <w:r>
        <w:separator/>
      </w:r>
    </w:p>
  </w:endnote>
  <w:endnote w:type="continuationSeparator" w:id="0">
    <w:p w14:paraId="71985686" w14:textId="77777777" w:rsidR="00075176" w:rsidRDefault="000751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046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AE39D" w14:textId="77777777" w:rsidR="00075176" w:rsidRDefault="00075176" w:rsidP="00E71FC3">
      <w:pPr>
        <w:spacing w:after="0" w:line="240" w:lineRule="auto"/>
      </w:pPr>
      <w:r>
        <w:separator/>
      </w:r>
    </w:p>
  </w:footnote>
  <w:footnote w:type="continuationSeparator" w:id="0">
    <w:p w14:paraId="61AC90D6" w14:textId="77777777" w:rsidR="00075176" w:rsidRDefault="000751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176"/>
    <w:rsid w:val="00075176"/>
    <w:rsid w:val="001A7C09"/>
    <w:rsid w:val="00577BD5"/>
    <w:rsid w:val="00656CBA"/>
    <w:rsid w:val="006A1F77"/>
    <w:rsid w:val="00733BE7"/>
    <w:rsid w:val="00AB52E8"/>
    <w:rsid w:val="00B16D3F"/>
    <w:rsid w:val="00BB41AC"/>
    <w:rsid w:val="00E5740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58814"/>
  <w15:chartTrackingRefBased/>
  <w15:docId w15:val="{AEEAFC38-2520-4F42-B7FE-EAC25CF2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751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2019-12-27T20:55:00Z</dcterms:created>
  <dcterms:modified xsi:type="dcterms:W3CDTF">2019-12-29T14:38:00Z</dcterms:modified>
</cp:coreProperties>
</file>